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河南冠牌商贸有限公司用工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单位名称：河南冠牌商贸有限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公司</w:t>
      </w:r>
    </w:p>
    <w:p w14:paraId="61A3919D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公司成立于2024年04月25日，位于河南省平顶山市宝丰县观音堂乡，年加工30万吨不锈钢管材项目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单位性质：有限责任公司(自然人独资)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所属行业：批发业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25AE6CC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联系人：石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先生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13383996262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销售专员，数名，须熟悉公司产品的性能、原理、特点、优势，并具备专业的销售技巧和能力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普工，数名，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年龄18-50周岁，身体健康，吃苦耐劳，责任心强。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面议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面议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工作地点：宝丰县观音堂乡余家花园1号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1B85B3D"/>
    <w:rsid w:val="1959028A"/>
    <w:rsid w:val="19F73A90"/>
    <w:rsid w:val="1F972E5B"/>
    <w:rsid w:val="21681610"/>
    <w:rsid w:val="26E848A3"/>
    <w:rsid w:val="320F470F"/>
    <w:rsid w:val="338C0DA0"/>
    <w:rsid w:val="419B0120"/>
    <w:rsid w:val="434D53A5"/>
    <w:rsid w:val="4ADD7C2F"/>
    <w:rsid w:val="4B972761"/>
    <w:rsid w:val="4F421746"/>
    <w:rsid w:val="51145515"/>
    <w:rsid w:val="53072F7E"/>
    <w:rsid w:val="537C75C9"/>
    <w:rsid w:val="53E67A30"/>
    <w:rsid w:val="548250F0"/>
    <w:rsid w:val="55C83F55"/>
    <w:rsid w:val="58DB6CD4"/>
    <w:rsid w:val="5E7B6072"/>
    <w:rsid w:val="67137642"/>
    <w:rsid w:val="694C29AA"/>
    <w:rsid w:val="6C6E5DCC"/>
    <w:rsid w:val="6C7C4718"/>
    <w:rsid w:val="6D066BB0"/>
    <w:rsid w:val="6D535020"/>
    <w:rsid w:val="6E8D1AC5"/>
    <w:rsid w:val="71466CD7"/>
    <w:rsid w:val="79B200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231</Words>
  <Characters>251</Characters>
  <Lines>0</Lines>
  <Paragraphs>0</Paragraphs>
  <TotalTime>0</TotalTime>
  <ScaleCrop>false</ScaleCrop>
  <LinksUpToDate>false</LinksUpToDate>
  <CharactersWithSpaces>333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2026-02-02T01:23:55Z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A4EFFB68AC9B4F75A9C1E8C6B76445F6_13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